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7084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MARIOTE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CEA322C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Grove by Wantage, </w:t>
      </w:r>
      <w:proofErr w:type="spellStart"/>
      <w:r>
        <w:rPr>
          <w:rFonts w:ascii="Times New Roman" w:hAnsi="Times New Roman" w:cs="Times New Roman"/>
          <w:sz w:val="24"/>
          <w:szCs w:val="24"/>
        </w:rPr>
        <w:t>Barkshire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Ploughwright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F93A0FE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941667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2C3714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Natsale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Wantage(q.v.) brought a plaint of debt against him, William</w:t>
      </w:r>
    </w:p>
    <w:p w14:paraId="0C499C96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Wynterborne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Grove by Wantage(q.v.)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West </w:t>
      </w:r>
      <w:proofErr w:type="spellStart"/>
      <w:r>
        <w:rPr>
          <w:rFonts w:ascii="Times New Roman" w:hAnsi="Times New Roman" w:cs="Times New Roman"/>
          <w:sz w:val="24"/>
          <w:szCs w:val="24"/>
        </w:rPr>
        <w:t>Ilsley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F08E14F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2B88418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051E1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1F151" w14:textId="77777777" w:rsidR="00ED2369" w:rsidRDefault="00ED2369" w:rsidP="00ED23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2022</w:t>
      </w:r>
    </w:p>
    <w:p w14:paraId="4006C1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D235" w14:textId="77777777" w:rsidR="00ED2369" w:rsidRDefault="00ED2369" w:rsidP="009139A6">
      <w:r>
        <w:separator/>
      </w:r>
    </w:p>
  </w:endnote>
  <w:endnote w:type="continuationSeparator" w:id="0">
    <w:p w14:paraId="3C189FBC" w14:textId="77777777" w:rsidR="00ED2369" w:rsidRDefault="00ED23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58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0DD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4E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9CA3" w14:textId="77777777" w:rsidR="00ED2369" w:rsidRDefault="00ED2369" w:rsidP="009139A6">
      <w:r>
        <w:separator/>
      </w:r>
    </w:p>
  </w:footnote>
  <w:footnote w:type="continuationSeparator" w:id="0">
    <w:p w14:paraId="79AC1A04" w14:textId="77777777" w:rsidR="00ED2369" w:rsidRDefault="00ED23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AB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00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E54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36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236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57870"/>
  <w15:chartTrackingRefBased/>
  <w15:docId w15:val="{8DE9FA13-D075-4A42-9DC5-5B54A0F8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23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2022-05-13T20:04:00Z</dcterms:created>
  <dcterms:modified xsi:type="dcterms:W3CDTF">2022-05-13T20:05:00Z</dcterms:modified>
</cp:coreProperties>
</file>